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ook w:val="06A0" w:firstRow="1" w:lastRow="0" w:firstColumn="1" w:lastColumn="0" w:noHBand="1" w:noVBand="1"/>
      </w:tblPr>
      <w:tblGrid>
        <w:gridCol w:w="8330"/>
      </w:tblGrid>
      <w:tr w:rsidR="2AAAFD1A" w14:paraId="05FC2657" w14:textId="77777777" w:rsidTr="2AAAFD1A">
        <w:trPr>
          <w:trHeight w:val="435"/>
        </w:trPr>
        <w:tc>
          <w:tcPr>
            <w:tcW w:w="8330" w:type="dxa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right w:w="15" w:type="dxa"/>
            </w:tcMar>
          </w:tcPr>
          <w:p w14:paraId="6E5B5FEA" w14:textId="29D261F4" w:rsidR="2AAAFD1A" w:rsidRDefault="2AAAFD1A" w:rsidP="2AAAFD1A">
            <w:r w:rsidRPr="2AAAFD1A">
              <w:rPr>
                <w:rFonts w:asciiTheme="majorHAnsi" w:eastAsiaTheme="majorEastAsia" w:hAnsiTheme="majorHAnsi" w:cstheme="majorBidi"/>
                <w:b/>
                <w:bCs/>
                <w:caps/>
                <w:color w:val="00C1DE" w:themeColor="accent1"/>
                <w:sz w:val="28"/>
                <w:szCs w:val="28"/>
              </w:rPr>
              <w:t>Participant Declaration (Other Companies)</w:t>
            </w:r>
          </w:p>
        </w:tc>
      </w:tr>
    </w:tbl>
    <w:p w14:paraId="585AFD63" w14:textId="7053F1A9" w:rsidR="001A1BC2" w:rsidRPr="00710C02" w:rsidRDefault="001A1BC2" w:rsidP="2AAAFD1A"/>
    <w:p w14:paraId="35B7950F" w14:textId="027A1C82" w:rsidR="000E14B9" w:rsidRPr="00710C02" w:rsidRDefault="00B20F1A" w:rsidP="008611F3">
      <w:pPr>
        <w:pStyle w:val="Heading1"/>
        <w:spacing w:before="0" w:after="200" w:line="288" w:lineRule="auto"/>
      </w:pPr>
      <w:r>
        <w:t>Declaration in the case of a consortium of applicants/bidders</w:t>
      </w:r>
    </w:p>
    <w:tbl>
      <w:tblPr>
        <w:tblStyle w:val="TableGrid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6F2BE7" w:rsidRPr="004E1AAC" w14:paraId="0CBCEE16" w14:textId="77777777" w:rsidTr="009C1BC8">
        <w:trPr>
          <w:trHeight w:val="624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5EDE2EF9" w14:textId="77777777" w:rsidR="006F2BE7" w:rsidRPr="00710C02" w:rsidRDefault="00613ADD" w:rsidP="00733CC9">
            <w:pPr>
              <w:rPr>
                <w:rFonts w:ascii="Barlow SemiBold" w:hAnsi="Barlow SemiBold"/>
                <w:lang w:val="en-GB"/>
              </w:rPr>
            </w:pPr>
            <w:r w:rsidRPr="00710C02">
              <w:rPr>
                <w:rFonts w:ascii="Barlow SemiBold" w:hAnsi="Barlow SemiBold"/>
                <w:lang w:val="en-GB"/>
              </w:rPr>
              <w:t>The applicant/beer community consists of the following listed companies:</w:t>
            </w:r>
          </w:p>
        </w:tc>
      </w:tr>
      <w:tr w:rsidR="005F73CD" w:rsidRPr="00303B63" w14:paraId="17E0CCA5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7067D7C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F08E06D" w14:textId="41BA71C5" w:rsidR="005F73CD" w:rsidRPr="00B9184F" w:rsidRDefault="00C23ECA" w:rsidP="006447FD">
            <w:pPr>
              <w:rPr>
                <w:rFonts w:ascii="Barlow SemiBold" w:hAnsi="Barlow SemiBold"/>
                <w:lang w:eastAsia="de-DE" w:bidi="de-DE"/>
              </w:rPr>
            </w:pPr>
            <w:r>
              <w:rPr>
                <w:rFonts w:ascii="Barlow SemiBold" w:hAnsi="Barlow SemiBold"/>
                <w:lang w:eastAsia="de-DE" w:bidi="de-DE"/>
              </w:rPr>
              <w:t>T</w:t>
            </w:r>
            <w:r w:rsidR="006447FD" w:rsidRPr="00B9184F">
              <w:rPr>
                <w:rFonts w:ascii="Barlow SemiBold" w:hAnsi="Barlow SemiBold"/>
                <w:lang w:eastAsia="de-DE" w:bidi="de-DE"/>
              </w:rPr>
              <w:t xml:space="preserve">he </w:t>
            </w:r>
            <w:proofErr w:type="spellStart"/>
            <w:r w:rsidR="006447FD" w:rsidRPr="00B9184F">
              <w:rPr>
                <w:rFonts w:ascii="Barlow SemiBold" w:hAnsi="Barlow SemiBold"/>
                <w:lang w:eastAsia="de-DE" w:bidi="de-DE"/>
              </w:rPr>
              <w:t>authorized</w:t>
            </w:r>
            <w:proofErr w:type="spellEnd"/>
            <w:r w:rsidR="006447FD" w:rsidRPr="00B9184F">
              <w:rPr>
                <w:rFonts w:ascii="Barlow SemiBold" w:hAnsi="Barlow SemiBold"/>
                <w:lang w:eastAsia="de-DE" w:bidi="de-DE"/>
              </w:rPr>
              <w:t xml:space="preserve"> </w:t>
            </w:r>
            <w:proofErr w:type="spellStart"/>
            <w:r w:rsidR="006447FD" w:rsidRPr="00B9184F">
              <w:rPr>
                <w:rFonts w:ascii="Barlow SemiBold" w:hAnsi="Barlow SemiBold"/>
                <w:lang w:eastAsia="de-DE" w:bidi="de-DE"/>
              </w:rPr>
              <w:t>representative</w:t>
            </w:r>
            <w:proofErr w:type="spellEnd"/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296A264" w14:textId="587907F1" w:rsidR="005F73CD" w:rsidRPr="00C04203" w:rsidRDefault="005F73CD" w:rsidP="002541FE">
            <w:pPr>
              <w:rPr>
                <w:szCs w:val="20"/>
              </w:rPr>
            </w:pPr>
          </w:p>
        </w:tc>
      </w:tr>
      <w:tr w:rsidR="005F73CD" w:rsidRPr="004E1AAC" w14:paraId="02916F4E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617823A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EBABF5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6230BB61" w14:textId="77777777" w:rsidR="005F73CD" w:rsidRPr="00710C02" w:rsidRDefault="00A2166A" w:rsidP="002E2BD0">
            <w:pPr>
              <w:rPr>
                <w:sz w:val="16"/>
                <w:szCs w:val="16"/>
                <w:lang w:val="en-GB"/>
              </w:rPr>
            </w:pPr>
            <w:r w:rsidRPr="00710C02">
              <w:rPr>
                <w:sz w:val="16"/>
                <w:szCs w:val="16"/>
                <w:lang w:val="en-GB"/>
              </w:rPr>
              <w:t>Name or company of the authorized representative</w:t>
            </w:r>
          </w:p>
        </w:tc>
      </w:tr>
      <w:tr w:rsidR="005F73CD" w:rsidRPr="00303B63" w14:paraId="79F8EF3A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067A881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3B813F0" w14:textId="6A51B21B" w:rsidR="005F73CD" w:rsidRPr="00643558" w:rsidRDefault="00C23ECA" w:rsidP="009F7186">
            <w:pPr>
              <w:rPr>
                <w:lang w:eastAsia="de-DE" w:bidi="de-DE"/>
              </w:rPr>
            </w:pPr>
            <w:r>
              <w:t>T</w:t>
            </w:r>
            <w:r w:rsidR="009F7186">
              <w:t xml:space="preserve">he </w:t>
            </w:r>
            <w:proofErr w:type="spellStart"/>
            <w:r w:rsidR="009F7186">
              <w:t>member</w:t>
            </w:r>
            <w:proofErr w:type="spellEnd"/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7E1BC14" w14:textId="6EBD6DBD" w:rsidR="005F73CD" w:rsidRPr="00C04203" w:rsidRDefault="005F73CD" w:rsidP="002541FE">
            <w:pPr>
              <w:rPr>
                <w:szCs w:val="20"/>
              </w:rPr>
            </w:pPr>
          </w:p>
        </w:tc>
      </w:tr>
      <w:tr w:rsidR="005F73CD" w:rsidRPr="004E1AAC" w14:paraId="7C12FE52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DFE8B77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93936C4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72F6AB35" w14:textId="77777777" w:rsidR="005F73CD" w:rsidRPr="00710C02" w:rsidRDefault="002541FE" w:rsidP="00900ACD">
            <w:pPr>
              <w:rPr>
                <w:sz w:val="16"/>
                <w:szCs w:val="16"/>
                <w:lang w:val="en-GB"/>
              </w:rPr>
            </w:pPr>
            <w:r w:rsidRPr="00710C02">
              <w:rPr>
                <w:sz w:val="16"/>
                <w:szCs w:val="16"/>
                <w:lang w:val="en-GB"/>
              </w:rPr>
              <w:t>Name or company of the member</w:t>
            </w:r>
          </w:p>
        </w:tc>
      </w:tr>
      <w:tr w:rsidR="005F73CD" w:rsidRPr="00303B63" w14:paraId="062DD3E3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FB3898B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5B0A025" w14:textId="1333626E" w:rsidR="005F73CD" w:rsidRPr="00643558" w:rsidRDefault="00C23ECA" w:rsidP="009F7186">
            <w:pPr>
              <w:rPr>
                <w:lang w:eastAsia="de-DE" w:bidi="de-DE"/>
              </w:rPr>
            </w:pPr>
            <w:r>
              <w:t>T</w:t>
            </w:r>
            <w:r w:rsidR="00DF7C9F">
              <w:t xml:space="preserve">he </w:t>
            </w:r>
            <w:proofErr w:type="spellStart"/>
            <w:r w:rsidR="00DF7C9F">
              <w:t>member</w:t>
            </w:r>
            <w:proofErr w:type="spellEnd"/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3FC6EA8" w14:textId="01AEBBF1" w:rsidR="005F73CD" w:rsidRPr="00C04203" w:rsidRDefault="005F73CD" w:rsidP="002541FE">
            <w:pPr>
              <w:rPr>
                <w:szCs w:val="20"/>
              </w:rPr>
            </w:pPr>
          </w:p>
        </w:tc>
      </w:tr>
      <w:tr w:rsidR="005F73CD" w:rsidRPr="004E1AAC" w14:paraId="76514AEA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266F6D" w14:textId="77777777" w:rsidR="005F73CD" w:rsidRPr="008B55DD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88D78C6" w14:textId="77777777" w:rsidR="005F73CD" w:rsidRPr="008B55DD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shd w:val="clear" w:color="auto" w:fill="F2F2F2" w:themeFill="background1" w:themeFillShade="F2"/>
          </w:tcPr>
          <w:p w14:paraId="365F050B" w14:textId="77777777" w:rsidR="005F73CD" w:rsidRPr="00710C02" w:rsidDel="00F05D10" w:rsidRDefault="002541FE" w:rsidP="00900ACD">
            <w:pPr>
              <w:rPr>
                <w:sz w:val="16"/>
                <w:szCs w:val="16"/>
                <w:lang w:val="en-GB"/>
              </w:rPr>
            </w:pPr>
            <w:r w:rsidRPr="00710C02">
              <w:rPr>
                <w:sz w:val="16"/>
                <w:szCs w:val="16"/>
                <w:lang w:val="en-GB"/>
              </w:rPr>
              <w:t>Name or company of the member</w:t>
            </w:r>
          </w:p>
        </w:tc>
      </w:tr>
    </w:tbl>
    <w:p w14:paraId="27B3DDA2" w14:textId="77777777" w:rsidR="0068756E" w:rsidRPr="00710C02" w:rsidRDefault="0068756E" w:rsidP="001437BB">
      <w:pPr>
        <w:rPr>
          <w:lang w:val="en-GB"/>
        </w:rPr>
      </w:pPr>
    </w:p>
    <w:tbl>
      <w:tblPr>
        <w:tblStyle w:val="TableGrid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BC1DF7" w:rsidRPr="004E1AAC" w14:paraId="5DD9584F" w14:textId="77777777" w:rsidTr="00C04203">
        <w:trPr>
          <w:trHeight w:val="1701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3A4A559C" w14:textId="77777777" w:rsidR="00BC1DF7" w:rsidRPr="003F0178" w:rsidRDefault="00BC1DF7" w:rsidP="003F0178">
            <w:pPr>
              <w:spacing w:after="100"/>
              <w:rPr>
                <w:rFonts w:ascii="Barlow SemiBold" w:hAnsi="Barlow SemiBold"/>
              </w:rPr>
            </w:pPr>
            <w:proofErr w:type="spellStart"/>
            <w:r w:rsidRPr="003F0178">
              <w:rPr>
                <w:rFonts w:ascii="Barlow SemiBold" w:hAnsi="Barlow SemiBold"/>
              </w:rPr>
              <w:t>They</w:t>
            </w:r>
            <w:proofErr w:type="spellEnd"/>
            <w:r w:rsidRPr="003F0178">
              <w:rPr>
                <w:rFonts w:ascii="Barlow SemiBold" w:hAnsi="Barlow SemiBold"/>
              </w:rPr>
              <w:t xml:space="preserve"> </w:t>
            </w:r>
            <w:proofErr w:type="spellStart"/>
            <w:r w:rsidRPr="003F0178">
              <w:rPr>
                <w:rFonts w:ascii="Barlow SemiBold" w:hAnsi="Barlow SemiBold"/>
              </w:rPr>
              <w:t>declare</w:t>
            </w:r>
            <w:proofErr w:type="spellEnd"/>
            <w:r w:rsidRPr="003F0178">
              <w:rPr>
                <w:rFonts w:ascii="Barlow SemiBold" w:hAnsi="Barlow SemiBold"/>
              </w:rPr>
              <w:t>,</w:t>
            </w:r>
          </w:p>
          <w:p w14:paraId="50C31FA2" w14:textId="77777777" w:rsidR="00BC1DF7" w:rsidRPr="00710C02" w:rsidRDefault="00BC1DF7" w:rsidP="003F0178">
            <w:pPr>
              <w:pStyle w:val="ListParagraph"/>
              <w:spacing w:after="100"/>
              <w:ind w:left="170" w:hanging="170"/>
              <w:contextualSpacing w:val="0"/>
              <w:rPr>
                <w:lang w:val="en-GB"/>
              </w:rPr>
            </w:pPr>
            <w:r w:rsidRPr="00710C02">
              <w:rPr>
                <w:lang w:val="en-GB"/>
              </w:rPr>
              <w:t>that the authorised representative represents the applicant/bidder consortium vis-à-vis the contracting authority in a legally binding manner;</w:t>
            </w:r>
          </w:p>
          <w:p w14:paraId="68A15B26" w14:textId="77777777" w:rsidR="00BC1DF7" w:rsidRPr="00710C02" w:rsidRDefault="00BC1DF7" w:rsidP="003F0178">
            <w:pPr>
              <w:pStyle w:val="ListParagraph"/>
              <w:spacing w:after="100"/>
              <w:ind w:left="170" w:hanging="170"/>
              <w:contextualSpacing w:val="0"/>
              <w:rPr>
                <w:lang w:val="en-GB"/>
              </w:rPr>
            </w:pPr>
            <w:r w:rsidRPr="00710C02">
              <w:rPr>
                <w:lang w:val="en-GB"/>
              </w:rPr>
              <w:t>that the authorised representative is entitled to act fully on behalf of all members of the bidder/bidding consortium in the context of the procurement procedure;</w:t>
            </w:r>
          </w:p>
          <w:p w14:paraId="11329DB8" w14:textId="77777777" w:rsidR="00BC1DF7" w:rsidRPr="00710C02" w:rsidRDefault="00BC1DF7" w:rsidP="003F0178">
            <w:pPr>
              <w:pStyle w:val="ListParagraph"/>
              <w:spacing w:after="100"/>
              <w:ind w:left="170" w:hanging="170"/>
              <w:contextualSpacing w:val="0"/>
              <w:rPr>
                <w:rFonts w:ascii="Barlow SemiBold" w:hAnsi="Barlow SemiBold"/>
                <w:lang w:val="en-GB"/>
              </w:rPr>
            </w:pPr>
            <w:r w:rsidRPr="00710C02">
              <w:rPr>
                <w:lang w:val="en-GB"/>
              </w:rPr>
              <w:t>that the members of the ARGE are jointly and severally liable - even after the dissolution of the ARGE.</w:t>
            </w:r>
          </w:p>
        </w:tc>
      </w:tr>
      <w:tr w:rsidR="00BC1DF7" w:rsidRPr="004E1AAC" w14:paraId="0ABA88E2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61DBEF0" w14:textId="47938714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 w:rsidRPr="00455D7C">
              <w:rPr>
                <w:rFonts w:ascii="Barlow" w:hAnsi="Barlow"/>
                <w:lang w:val="en-GB"/>
              </w:rPr>
              <w:t xml:space="preserve"> </w:t>
            </w:r>
            <w:r>
              <w:rPr>
                <w:rFonts w:ascii="Barlow" w:hAnsi="Barlow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6E330122" w14:textId="307879FF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</w:p>
          <w:p w14:paraId="35BF709C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Location, Date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0C4FE2DF" w14:textId="01613DC1" w:rsidR="00C04203" w:rsidRPr="00455D7C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  <w:lang w:val="en-GB"/>
              </w:rPr>
            </w:pPr>
          </w:p>
          <w:p w14:paraId="6FBF4273" w14:textId="77777777" w:rsidR="00BC1DF7" w:rsidRPr="00710C02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  <w:lang w:val="en-GB"/>
              </w:rPr>
            </w:pPr>
            <w:r w:rsidRPr="00710C02">
              <w:rPr>
                <w:rFonts w:ascii="Barlow" w:hAnsi="Barlow"/>
                <w:color w:val="3C3C3C" w:themeColor="text1"/>
                <w:sz w:val="16"/>
                <w:szCs w:val="16"/>
                <w:lang w:val="en-GB"/>
              </w:rPr>
              <w:t>Name of the company in text form (block letters)</w:t>
            </w:r>
          </w:p>
          <w:p w14:paraId="176533E2" w14:textId="0FAA5ABE" w:rsidR="00C04203" w:rsidRPr="00455D7C" w:rsidRDefault="00C04203" w:rsidP="00C04203">
            <w:pPr>
              <w:spacing w:before="100" w:after="100"/>
              <w:rPr>
                <w:rFonts w:ascii="Barlow" w:hAnsi="Barlow"/>
                <w:szCs w:val="20"/>
                <w:lang w:val="en-GB"/>
              </w:rPr>
            </w:pPr>
          </w:p>
          <w:p w14:paraId="2084338E" w14:textId="77777777" w:rsidR="00BC1DF7" w:rsidRPr="00710C02" w:rsidRDefault="00BC1DF7" w:rsidP="00C04203">
            <w:pPr>
              <w:rPr>
                <w:rFonts w:ascii="Barlow" w:hAnsi="Barlow"/>
                <w:sz w:val="16"/>
                <w:szCs w:val="16"/>
                <w:lang w:val="en-GB"/>
              </w:rPr>
            </w:pPr>
            <w:r w:rsidRPr="00710C02">
              <w:rPr>
                <w:rFonts w:ascii="Barlow" w:hAnsi="Barlow"/>
                <w:sz w:val="16"/>
                <w:szCs w:val="16"/>
                <w:lang w:val="en-GB"/>
              </w:rPr>
              <w:t>Name of the signatory in text form (block letters)</w:t>
            </w:r>
          </w:p>
        </w:tc>
      </w:tr>
      <w:tr w:rsidR="00BC1DF7" w:rsidRPr="004E1AAC" w14:paraId="54488EFB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12205B8" w14:textId="70DF2D74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01421F7E" w14:textId="37D18951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</w:p>
          <w:p w14:paraId="60BEC85D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Location, Date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2197C58" w14:textId="6CDF972A" w:rsidR="00C04203" w:rsidRPr="00455D7C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  <w:lang w:val="en-GB"/>
              </w:rPr>
            </w:pPr>
          </w:p>
          <w:p w14:paraId="76C3F1C4" w14:textId="77777777" w:rsidR="00BC1DF7" w:rsidRPr="00710C02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  <w:lang w:val="en-GB"/>
              </w:rPr>
            </w:pPr>
            <w:r w:rsidRPr="00710C02">
              <w:rPr>
                <w:rFonts w:ascii="Barlow" w:hAnsi="Barlow"/>
                <w:color w:val="3C3C3C" w:themeColor="text1"/>
                <w:sz w:val="16"/>
                <w:szCs w:val="16"/>
                <w:lang w:val="en-GB"/>
              </w:rPr>
              <w:t>Name of the company in text form (block letters)</w:t>
            </w:r>
          </w:p>
          <w:p w14:paraId="561ED613" w14:textId="3AAF6FEF" w:rsidR="00C04203" w:rsidRPr="00455D7C" w:rsidRDefault="00C04203" w:rsidP="00C04203">
            <w:pPr>
              <w:spacing w:before="100" w:after="100"/>
              <w:rPr>
                <w:rFonts w:ascii="Barlow" w:hAnsi="Barlow"/>
                <w:szCs w:val="20"/>
                <w:lang w:val="en-GB"/>
              </w:rPr>
            </w:pPr>
          </w:p>
          <w:p w14:paraId="78078A10" w14:textId="77777777" w:rsidR="00BC1DF7" w:rsidRPr="00710C02" w:rsidRDefault="00BC1DF7" w:rsidP="00C04203">
            <w:pPr>
              <w:rPr>
                <w:rFonts w:ascii="Barlow" w:hAnsi="Barlow"/>
                <w:sz w:val="16"/>
                <w:szCs w:val="16"/>
                <w:lang w:val="en-GB"/>
              </w:rPr>
            </w:pPr>
            <w:r w:rsidRPr="00710C02">
              <w:rPr>
                <w:rFonts w:ascii="Barlow" w:hAnsi="Barlow"/>
                <w:sz w:val="16"/>
                <w:szCs w:val="16"/>
                <w:lang w:val="en-GB"/>
              </w:rPr>
              <w:t>Name of the signatory in text form (block letters)</w:t>
            </w:r>
          </w:p>
        </w:tc>
      </w:tr>
      <w:tr w:rsidR="00BC1DF7" w:rsidRPr="004E1AAC" w14:paraId="525BB006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EA22718" w14:textId="6F095956" w:rsidR="00BC1DF7" w:rsidRPr="00C04203" w:rsidRDefault="00F30767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>(</w:t>
            </w:r>
            <w:r w:rsidR="004E33D3">
              <w:rPr>
                <w:rFonts w:ascii="Barlow" w:hAnsi="Barlow"/>
              </w:rPr>
              <w:t>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2DC2C3D9" w14:textId="39141A1A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</w:p>
          <w:p w14:paraId="23E026B0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Location, Date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6938F305" w14:textId="44E5D61A" w:rsidR="00C04203" w:rsidRPr="00455D7C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  <w:lang w:val="en-GB"/>
              </w:rPr>
            </w:pPr>
          </w:p>
          <w:p w14:paraId="48CFF2CA" w14:textId="3127CDD1" w:rsidR="00BC1DF7" w:rsidRPr="00710C02" w:rsidRDefault="00BC1DF7" w:rsidP="00C04203">
            <w:pPr>
              <w:pStyle w:val="TableParagraph"/>
              <w:spacing w:before="1" w:line="288" w:lineRule="auto"/>
              <w:rPr>
                <w:rFonts w:ascii="Barlow" w:hAnsi="Barlow"/>
                <w:color w:val="3C3C3C" w:themeColor="text1"/>
                <w:sz w:val="16"/>
                <w:szCs w:val="16"/>
                <w:lang w:val="en-GB"/>
              </w:rPr>
            </w:pPr>
            <w:r w:rsidRPr="00710C02">
              <w:rPr>
                <w:rFonts w:ascii="Barlow" w:hAnsi="Barlow"/>
                <w:color w:val="3C3C3C" w:themeColor="text1"/>
                <w:sz w:val="16"/>
                <w:szCs w:val="16"/>
                <w:lang w:val="en-GB"/>
              </w:rPr>
              <w:t>Name of the company in text form (block letters)</w:t>
            </w:r>
          </w:p>
          <w:p w14:paraId="6CA1FF67" w14:textId="709A080E" w:rsidR="00C04203" w:rsidRPr="00455D7C" w:rsidRDefault="00C04203" w:rsidP="00C04203">
            <w:pPr>
              <w:spacing w:before="100" w:after="100"/>
              <w:rPr>
                <w:rFonts w:ascii="Barlow" w:hAnsi="Barlow"/>
                <w:szCs w:val="20"/>
                <w:lang w:val="en-GB"/>
              </w:rPr>
            </w:pPr>
          </w:p>
          <w:p w14:paraId="1DD01253" w14:textId="77777777" w:rsidR="00BC1DF7" w:rsidRPr="00710C02" w:rsidRDefault="00BC1DF7" w:rsidP="00C04203">
            <w:pPr>
              <w:rPr>
                <w:rFonts w:ascii="Barlow" w:hAnsi="Barlow"/>
                <w:sz w:val="16"/>
                <w:szCs w:val="16"/>
                <w:lang w:val="en-GB"/>
              </w:rPr>
            </w:pPr>
            <w:r w:rsidRPr="00710C02">
              <w:rPr>
                <w:rFonts w:ascii="Barlow" w:hAnsi="Barlow"/>
                <w:sz w:val="16"/>
                <w:szCs w:val="16"/>
                <w:lang w:val="en-GB"/>
              </w:rPr>
              <w:lastRenderedPageBreak/>
              <w:t>Name of the signatory in text form (block letters)</w:t>
            </w:r>
          </w:p>
        </w:tc>
      </w:tr>
    </w:tbl>
    <w:p w14:paraId="7222AB23" w14:textId="77777777" w:rsidR="00491B6F" w:rsidRDefault="00491B6F" w:rsidP="00491B6F">
      <w:pPr>
        <w:rPr>
          <w:sz w:val="2"/>
          <w:szCs w:val="2"/>
          <w:lang w:val="en-GB"/>
        </w:rPr>
      </w:pPr>
    </w:p>
    <w:p w14:paraId="6C9CE9A5" w14:textId="77777777" w:rsidR="000A7BB9" w:rsidRPr="00491B6F" w:rsidRDefault="000A7BB9" w:rsidP="00491B6F">
      <w:pPr>
        <w:rPr>
          <w:sz w:val="2"/>
          <w:szCs w:val="2"/>
          <w:lang w:val="en-GB"/>
        </w:rPr>
      </w:pPr>
    </w:p>
    <w:sectPr w:rsidR="000A7BB9" w:rsidRPr="00491B6F" w:rsidSect="000A7BB9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454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672E28" w14:textId="77777777" w:rsidR="00A76866" w:rsidRDefault="00A76866" w:rsidP="00CC4AD3">
      <w:r>
        <w:separator/>
      </w:r>
    </w:p>
  </w:endnote>
  <w:endnote w:type="continuationSeparator" w:id="0">
    <w:p w14:paraId="00FF0187" w14:textId="77777777" w:rsidR="00A76866" w:rsidRDefault="00A76866" w:rsidP="00CC4AD3">
      <w:r>
        <w:continuationSeparator/>
      </w:r>
    </w:p>
  </w:endnote>
  <w:endnote w:type="continuationNotice" w:id="1">
    <w:p w14:paraId="258531CD" w14:textId="77777777" w:rsidR="00A76866" w:rsidRDefault="00A7686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charset w:val="00"/>
    <w:family w:val="auto"/>
    <w:pitch w:val="variable"/>
    <w:sig w:usb0="20000007" w:usb1="00000000" w:usb2="00000000" w:usb3="00000000" w:csb0="00000193" w:csb1="00000000"/>
    <w:embedRegular r:id="rId1" w:fontKey="{4168CD4A-7E53-4C1B-B728-C0F909C53807}"/>
    <w:embedBold r:id="rId2" w:fontKey="{4B2CC127-F665-4DF6-9C67-0C1F14F7FFD5}"/>
    <w:embedItalic r:id="rId3" w:fontKey="{E76AEBB2-B75D-4709-8173-5ABEBF7E704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BFAD040-0396-45E7-957E-17FC30B6A04E}"/>
  </w:font>
  <w:font w:name="Barlow-Regular">
    <w:altName w:val="Barlow"/>
    <w:panose1 w:val="00000000000000000000"/>
    <w:charset w:val="00"/>
    <w:family w:val="roman"/>
    <w:notTrueType/>
    <w:pitch w:val="default"/>
  </w:font>
  <w:font w:name="Barlow SemiBold">
    <w:charset w:val="00"/>
    <w:family w:val="auto"/>
    <w:pitch w:val="variable"/>
    <w:sig w:usb0="20000007" w:usb1="00000000" w:usb2="00000000" w:usb3="00000000" w:csb0="00000193" w:csb1="00000000"/>
    <w:embedRegular r:id="rId5" w:fontKey="{4178EBF1-4411-4F2A-A927-CADAC09CFE49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88229A" w14:textId="77777777" w:rsidR="000A7BB9" w:rsidRDefault="000A7BB9">
    <w:pPr>
      <w:pStyle w:val="Footer"/>
      <w:rPr>
        <w:lang w:val="en-GB"/>
      </w:rPr>
    </w:pPr>
  </w:p>
  <w:p w14:paraId="457C78C1" w14:textId="77777777" w:rsidR="000A7BB9" w:rsidRDefault="000A7BB9">
    <w:pPr>
      <w:pStyle w:val="Footer"/>
      <w:rPr>
        <w:lang w:val="en-GB"/>
      </w:rPr>
    </w:pPr>
  </w:p>
  <w:p w14:paraId="269DDA72" w14:textId="77777777" w:rsidR="000A7BB9" w:rsidRDefault="000A7BB9">
    <w:pPr>
      <w:pStyle w:val="Footer"/>
      <w:rPr>
        <w:lang w:val="en-GB"/>
      </w:rPr>
    </w:pPr>
  </w:p>
  <w:p w14:paraId="65C609A4" w14:textId="77777777" w:rsidR="000A7BB9" w:rsidRDefault="000A7BB9" w:rsidP="000A7BB9">
    <w:pPr>
      <w:pStyle w:val="Footer"/>
      <w:ind w:left="-426" w:firstLine="426"/>
      <w:rPr>
        <w:lang w:val="en-GB"/>
      </w:rPr>
    </w:pPr>
  </w:p>
  <w:p w14:paraId="4037469D" w14:textId="770C325B" w:rsidR="000A7BB9" w:rsidRPr="000A7BB9" w:rsidRDefault="000A7BB9">
    <w:pPr>
      <w:pStyle w:val="Footer"/>
      <w:rPr>
        <w:lang w:val="en-GB"/>
      </w:rPr>
    </w:pPr>
    <w:r>
      <w:rPr>
        <w:lang w:val="en-GB"/>
      </w:rPr>
      <w:t xml:space="preserve">Date: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8794F" w14:textId="77777777" w:rsidR="00340328" w:rsidRDefault="0015741B" w:rsidP="00CC4AD3">
    <w:pPr>
      <w:pStyle w:val="Footer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58242" behindDoc="0" locked="0" layoutInCell="1" allowOverlap="1" wp14:anchorId="1AD2FDE1" wp14:editId="2B627256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5C3E55A8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10BC7161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Strong"/>
                                    </w:rPr>
                                  </w:pPr>
                                  <w:r w:rsidRPr="00A11199">
                                    <w:rPr>
                                      <w:rStyle w:val="Strong"/>
                                    </w:rPr>
                                    <w:t>hpm Henkel Projektmanagement GmbH</w:t>
                                  </w:r>
                                </w:p>
                                <w:p w14:paraId="285640A6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0FFAF2C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29417BCA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5036BBA4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5EC95273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6C6CF7B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B69186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79DAF6B8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6037EAFA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Strong"/>
                                    </w:rPr>
                                    <w:t xml:space="preserve">Side </w: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Strong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Strong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5E68E9E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2FDE1" id="Gruppieren 5" o:spid="_x0000_s1027" style="position:absolute;margin-left:.1pt;margin-top:763.1pt;width:481.85pt;height:65.2pt;z-index:251658242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8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5C3E55A8" w14:textId="77777777" w:rsidTr="00FE4737">
                        <w:tc>
                          <w:tcPr>
                            <w:tcW w:w="2835" w:type="dxa"/>
                          </w:tcPr>
                          <w:p w14:paraId="10BC7161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Strong"/>
                              </w:rPr>
                            </w:pPr>
                            <w:r w:rsidRPr="00A11199">
                              <w:rPr>
                                <w:rStyle w:val="Strong"/>
                              </w:rPr>
                              <w:t>hpm Henkel Projektmanagement GmbH</w:t>
                            </w:r>
                          </w:p>
                          <w:p w14:paraId="285640A6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0FFAF2C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29417BCA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5036BBA4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5EC95273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6C6CF7BE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B69186E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79DAF6B8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6037EAFA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Strong"/>
                              </w:rPr>
                              <w:t xml:space="preserve">Side </w: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Strong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separate"/>
                            </w:r>
                            <w:r>
                              <w:rPr>
                                <w:rStyle w:val="Strong"/>
                              </w:rPr>
                              <w:t>2</w: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Strong"/>
                              </w:rPr>
                              <w:t>/</w: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Strong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separate"/>
                            </w:r>
                            <w:r>
                              <w:rPr>
                                <w:rStyle w:val="Strong"/>
                              </w:rPr>
                              <w:t>2</w: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5E68E9E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29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04BDF5" w14:textId="77777777" w:rsidR="00A76866" w:rsidRDefault="00A76866" w:rsidP="00CC4AD3">
      <w:r>
        <w:separator/>
      </w:r>
    </w:p>
  </w:footnote>
  <w:footnote w:type="continuationSeparator" w:id="0">
    <w:p w14:paraId="786AC722" w14:textId="77777777" w:rsidR="00A76866" w:rsidRDefault="00A76866" w:rsidP="00CC4AD3">
      <w:r>
        <w:continuationSeparator/>
      </w:r>
    </w:p>
  </w:footnote>
  <w:footnote w:type="continuationNotice" w:id="1">
    <w:p w14:paraId="7A67CBEF" w14:textId="77777777" w:rsidR="00A76866" w:rsidRDefault="00A7686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5C96F9" w14:textId="77777777" w:rsidR="004E1AAC" w:rsidRDefault="004E1AAC" w:rsidP="004E1AAC">
    <w:pPr>
      <w:spacing w:line="259" w:lineRule="auto"/>
      <w:ind w:right="-205"/>
      <w:jc w:val="right"/>
    </w:pPr>
    <w:r w:rsidRPr="00836C7A">
      <w:rPr>
        <w:sz w:val="22"/>
        <w:szCs w:val="22"/>
      </w:rPr>
      <w:t>IT Professional Services Framework Tender</w:t>
    </w:r>
    <w:r w:rsidRPr="7825E217">
      <w:rPr>
        <w:sz w:val="22"/>
        <w:szCs w:val="22"/>
      </w:rPr>
      <w:t xml:space="preserve"> </w:t>
    </w:r>
  </w:p>
  <w:p w14:paraId="7E1A4226" w14:textId="607602F7" w:rsidR="004E1AAC" w:rsidRDefault="004E1AAC">
    <w:pPr>
      <w:pStyle w:val="Header"/>
    </w:pPr>
  </w:p>
  <w:p w14:paraId="5DCD5C45" w14:textId="4AFDFB4C" w:rsidR="05298431" w:rsidRDefault="05298431" w:rsidP="0529843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CBE33" w14:textId="77777777" w:rsidR="005768E1" w:rsidRDefault="00A7620B" w:rsidP="00CC4AD3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1716C645" wp14:editId="5FC11204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rto="http://schemas.microsoft.com/office/word/2006/arto" xmlns:asvg="http://schemas.microsoft.com/office/drawing/2016/SVG/main" xmlns:pic="http://schemas.openxmlformats.org/drawingml/2006/picture" xmlns:a="http://schemas.openxmlformats.org/drawingml/2006/main">
          <w:pict>
            <v:group id="Gruppieren 9" style="position:absolute;margin-left:-70.9pt;margin-top:262.35pt;width:42.5pt;height:121.55pt;z-index:-251666432" coordsize="5400,15435" o:spid="_x0000_s1026" w14:anchorId="168DCDC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style="position:absolute;visibility:visible;mso-wrap-style:square" o:spid="_x0000_s1027" strokecolor="#00c1de [3204]" strokeweight=".5pt" o:connectortype="straight" from="0,15435" to="5400,15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>
                <v:stroke joinstyle="miter"/>
                <o:lock v:ext="edit" shapetype="f"/>
              </v:line>
              <v:line id="Gerader Verbinder 5" style="position:absolute;visibility:visible;mso-wrap-style:square" o:spid="_x0000_s1028" strokecolor="#3c3c3c [3213]" strokeweight=".5pt" o:connectortype="straight" from="0,0" to="3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0CDD1233" wp14:editId="180FF3D7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079CA35" w14:textId="77777777" w:rsidR="0094061A" w:rsidRPr="0094061A" w:rsidRDefault="0006507E" w:rsidP="00CC4AD3">
                          <w:pPr>
                            <w:pStyle w:val="Heading2"/>
                          </w:pPr>
                          <w:r>
                            <w:t>Circulating distributors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DD123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margin-left:0;margin-top:41.15pt;width:214.15pt;height:25.35pt;z-index:25165824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" filled="f" stroked="f" strokeweight=".5pt">
              <v:textbox inset="0,0,0,0">
                <w:txbxContent>
                  <w:p w14:paraId="1079CA35" w14:textId="77777777" w:rsidR="0094061A" w:rsidRPr="0094061A" w:rsidRDefault="0006507E" w:rsidP="00CC4AD3">
                    <w:pPr>
                      <w:pStyle w:val="Heading2"/>
                    </w:pPr>
                    <w:r>
                      <w:t>Circulating distributors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58241" behindDoc="1" locked="1" layoutInCell="1" allowOverlap="1" wp14:anchorId="370A3342" wp14:editId="1D5D2EA4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Paragraph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ListBullet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5B54"/>
    <w:rsid w:val="0000703A"/>
    <w:rsid w:val="00015C73"/>
    <w:rsid w:val="00017DC3"/>
    <w:rsid w:val="000225F3"/>
    <w:rsid w:val="00047AC0"/>
    <w:rsid w:val="000549E4"/>
    <w:rsid w:val="00060A87"/>
    <w:rsid w:val="00060AF3"/>
    <w:rsid w:val="00062148"/>
    <w:rsid w:val="00062F54"/>
    <w:rsid w:val="0006507E"/>
    <w:rsid w:val="000728B5"/>
    <w:rsid w:val="00074E98"/>
    <w:rsid w:val="000765B7"/>
    <w:rsid w:val="0007778D"/>
    <w:rsid w:val="0008040C"/>
    <w:rsid w:val="00085C03"/>
    <w:rsid w:val="00093559"/>
    <w:rsid w:val="000A19A7"/>
    <w:rsid w:val="000A3FD4"/>
    <w:rsid w:val="000A7BB9"/>
    <w:rsid w:val="000B2299"/>
    <w:rsid w:val="000B6D5B"/>
    <w:rsid w:val="000C3BBD"/>
    <w:rsid w:val="000D35E7"/>
    <w:rsid w:val="000D40B2"/>
    <w:rsid w:val="000D5986"/>
    <w:rsid w:val="000D6218"/>
    <w:rsid w:val="000E14B9"/>
    <w:rsid w:val="000E26EC"/>
    <w:rsid w:val="000F27BB"/>
    <w:rsid w:val="000F43F1"/>
    <w:rsid w:val="0010101B"/>
    <w:rsid w:val="00114192"/>
    <w:rsid w:val="00115837"/>
    <w:rsid w:val="00127FB8"/>
    <w:rsid w:val="00136234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A69A9"/>
    <w:rsid w:val="001B0FEA"/>
    <w:rsid w:val="001B1207"/>
    <w:rsid w:val="001B6495"/>
    <w:rsid w:val="001C28E1"/>
    <w:rsid w:val="001C2BAF"/>
    <w:rsid w:val="001C7640"/>
    <w:rsid w:val="001D70E8"/>
    <w:rsid w:val="001D770E"/>
    <w:rsid w:val="001F16C6"/>
    <w:rsid w:val="001F28C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1343"/>
    <w:rsid w:val="002663F5"/>
    <w:rsid w:val="002752CC"/>
    <w:rsid w:val="00281304"/>
    <w:rsid w:val="00285F6D"/>
    <w:rsid w:val="00297600"/>
    <w:rsid w:val="002A1C88"/>
    <w:rsid w:val="002A3E80"/>
    <w:rsid w:val="002A3F26"/>
    <w:rsid w:val="002B1FF0"/>
    <w:rsid w:val="002B6A29"/>
    <w:rsid w:val="002B77B5"/>
    <w:rsid w:val="002C23AE"/>
    <w:rsid w:val="002C4769"/>
    <w:rsid w:val="002C7C56"/>
    <w:rsid w:val="002D199A"/>
    <w:rsid w:val="002D2EC5"/>
    <w:rsid w:val="002D53F9"/>
    <w:rsid w:val="002E2BD0"/>
    <w:rsid w:val="002E5B0B"/>
    <w:rsid w:val="002F20C7"/>
    <w:rsid w:val="002F4600"/>
    <w:rsid w:val="003134E7"/>
    <w:rsid w:val="00321454"/>
    <w:rsid w:val="003227C9"/>
    <w:rsid w:val="00324166"/>
    <w:rsid w:val="0032455A"/>
    <w:rsid w:val="00330DC4"/>
    <w:rsid w:val="00332787"/>
    <w:rsid w:val="00340328"/>
    <w:rsid w:val="0034166A"/>
    <w:rsid w:val="0034763A"/>
    <w:rsid w:val="003511F9"/>
    <w:rsid w:val="00360D1D"/>
    <w:rsid w:val="00374E45"/>
    <w:rsid w:val="00386009"/>
    <w:rsid w:val="00386689"/>
    <w:rsid w:val="0039228D"/>
    <w:rsid w:val="003949E0"/>
    <w:rsid w:val="003A108C"/>
    <w:rsid w:val="003B010B"/>
    <w:rsid w:val="003C2845"/>
    <w:rsid w:val="003C4864"/>
    <w:rsid w:val="003C4B08"/>
    <w:rsid w:val="003C7A87"/>
    <w:rsid w:val="003F0178"/>
    <w:rsid w:val="003F0F13"/>
    <w:rsid w:val="004055F8"/>
    <w:rsid w:val="0040567B"/>
    <w:rsid w:val="00435958"/>
    <w:rsid w:val="0045384A"/>
    <w:rsid w:val="00455B8D"/>
    <w:rsid w:val="00455D7C"/>
    <w:rsid w:val="00457B06"/>
    <w:rsid w:val="00462CAD"/>
    <w:rsid w:val="00474D89"/>
    <w:rsid w:val="00480148"/>
    <w:rsid w:val="00487716"/>
    <w:rsid w:val="00491B6F"/>
    <w:rsid w:val="0049687C"/>
    <w:rsid w:val="004977C6"/>
    <w:rsid w:val="004A3170"/>
    <w:rsid w:val="004A607E"/>
    <w:rsid w:val="004D04C4"/>
    <w:rsid w:val="004E08DA"/>
    <w:rsid w:val="004E1AAC"/>
    <w:rsid w:val="004E33D3"/>
    <w:rsid w:val="005036B5"/>
    <w:rsid w:val="005045B5"/>
    <w:rsid w:val="00510115"/>
    <w:rsid w:val="00510D8E"/>
    <w:rsid w:val="00514542"/>
    <w:rsid w:val="00517221"/>
    <w:rsid w:val="0052451F"/>
    <w:rsid w:val="00526767"/>
    <w:rsid w:val="00540E22"/>
    <w:rsid w:val="005434C7"/>
    <w:rsid w:val="00545B7A"/>
    <w:rsid w:val="0055323C"/>
    <w:rsid w:val="0055656D"/>
    <w:rsid w:val="00561B2D"/>
    <w:rsid w:val="00567AC5"/>
    <w:rsid w:val="005706A9"/>
    <w:rsid w:val="005719A9"/>
    <w:rsid w:val="00572249"/>
    <w:rsid w:val="0057421C"/>
    <w:rsid w:val="005765D1"/>
    <w:rsid w:val="005768E1"/>
    <w:rsid w:val="00582F5B"/>
    <w:rsid w:val="005D26ED"/>
    <w:rsid w:val="005E15E3"/>
    <w:rsid w:val="005E3BF8"/>
    <w:rsid w:val="005F1A57"/>
    <w:rsid w:val="005F51DC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96F91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7102"/>
    <w:rsid w:val="006F2BE7"/>
    <w:rsid w:val="006F3A7B"/>
    <w:rsid w:val="006F3E80"/>
    <w:rsid w:val="006F42E1"/>
    <w:rsid w:val="007020A5"/>
    <w:rsid w:val="0070510E"/>
    <w:rsid w:val="00705F6D"/>
    <w:rsid w:val="00710C02"/>
    <w:rsid w:val="00714FF8"/>
    <w:rsid w:val="00723E5A"/>
    <w:rsid w:val="0072535E"/>
    <w:rsid w:val="00733CC9"/>
    <w:rsid w:val="00756857"/>
    <w:rsid w:val="00760315"/>
    <w:rsid w:val="007610A5"/>
    <w:rsid w:val="00767D0A"/>
    <w:rsid w:val="007A043B"/>
    <w:rsid w:val="007A0C55"/>
    <w:rsid w:val="007A1425"/>
    <w:rsid w:val="007B10A0"/>
    <w:rsid w:val="007C102D"/>
    <w:rsid w:val="007C2BB1"/>
    <w:rsid w:val="007C4B43"/>
    <w:rsid w:val="007D18A7"/>
    <w:rsid w:val="007F1553"/>
    <w:rsid w:val="007F5604"/>
    <w:rsid w:val="008022C1"/>
    <w:rsid w:val="0081251B"/>
    <w:rsid w:val="008209CF"/>
    <w:rsid w:val="008214F8"/>
    <w:rsid w:val="0083247E"/>
    <w:rsid w:val="00832EB1"/>
    <w:rsid w:val="00833CCD"/>
    <w:rsid w:val="00850EEE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B5D3B"/>
    <w:rsid w:val="008C314D"/>
    <w:rsid w:val="008C5B54"/>
    <w:rsid w:val="008D5A5A"/>
    <w:rsid w:val="008D6E6B"/>
    <w:rsid w:val="008F4E48"/>
    <w:rsid w:val="008F548C"/>
    <w:rsid w:val="00900ACD"/>
    <w:rsid w:val="00901131"/>
    <w:rsid w:val="00906203"/>
    <w:rsid w:val="00913659"/>
    <w:rsid w:val="00924012"/>
    <w:rsid w:val="00930B6D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A494D"/>
    <w:rsid w:val="009B6375"/>
    <w:rsid w:val="009C1BC8"/>
    <w:rsid w:val="009C2B1F"/>
    <w:rsid w:val="009C3E45"/>
    <w:rsid w:val="009C7C2B"/>
    <w:rsid w:val="009E5249"/>
    <w:rsid w:val="009F7186"/>
    <w:rsid w:val="00A003A5"/>
    <w:rsid w:val="00A04421"/>
    <w:rsid w:val="00A0446A"/>
    <w:rsid w:val="00A11199"/>
    <w:rsid w:val="00A11272"/>
    <w:rsid w:val="00A13B29"/>
    <w:rsid w:val="00A14C61"/>
    <w:rsid w:val="00A2166A"/>
    <w:rsid w:val="00A233BB"/>
    <w:rsid w:val="00A247C1"/>
    <w:rsid w:val="00A34538"/>
    <w:rsid w:val="00A364F6"/>
    <w:rsid w:val="00A543CB"/>
    <w:rsid w:val="00A54BBB"/>
    <w:rsid w:val="00A56D8E"/>
    <w:rsid w:val="00A63E10"/>
    <w:rsid w:val="00A727A7"/>
    <w:rsid w:val="00A7406F"/>
    <w:rsid w:val="00A756E7"/>
    <w:rsid w:val="00A7620B"/>
    <w:rsid w:val="00A76866"/>
    <w:rsid w:val="00A8240B"/>
    <w:rsid w:val="00A8303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23DAB"/>
    <w:rsid w:val="00B259B7"/>
    <w:rsid w:val="00B36D37"/>
    <w:rsid w:val="00B51E0A"/>
    <w:rsid w:val="00B53ABC"/>
    <w:rsid w:val="00B67475"/>
    <w:rsid w:val="00B67D20"/>
    <w:rsid w:val="00B70359"/>
    <w:rsid w:val="00B75597"/>
    <w:rsid w:val="00B77562"/>
    <w:rsid w:val="00B83FF0"/>
    <w:rsid w:val="00B91173"/>
    <w:rsid w:val="00B9184F"/>
    <w:rsid w:val="00BA611D"/>
    <w:rsid w:val="00BC1DF7"/>
    <w:rsid w:val="00C01DB5"/>
    <w:rsid w:val="00C04203"/>
    <w:rsid w:val="00C14C8C"/>
    <w:rsid w:val="00C14EC7"/>
    <w:rsid w:val="00C165CE"/>
    <w:rsid w:val="00C23ECA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C7D98"/>
    <w:rsid w:val="00CD197E"/>
    <w:rsid w:val="00CD1B92"/>
    <w:rsid w:val="00CD3AE6"/>
    <w:rsid w:val="00CF0B84"/>
    <w:rsid w:val="00D06A1A"/>
    <w:rsid w:val="00D07605"/>
    <w:rsid w:val="00D128A8"/>
    <w:rsid w:val="00D143B4"/>
    <w:rsid w:val="00D269D8"/>
    <w:rsid w:val="00D270DC"/>
    <w:rsid w:val="00D349A9"/>
    <w:rsid w:val="00D41632"/>
    <w:rsid w:val="00D503D1"/>
    <w:rsid w:val="00D5080D"/>
    <w:rsid w:val="00D54878"/>
    <w:rsid w:val="00D55937"/>
    <w:rsid w:val="00D60BA7"/>
    <w:rsid w:val="00D61558"/>
    <w:rsid w:val="00D65848"/>
    <w:rsid w:val="00D658CA"/>
    <w:rsid w:val="00D71EDF"/>
    <w:rsid w:val="00D80274"/>
    <w:rsid w:val="00D92253"/>
    <w:rsid w:val="00D92741"/>
    <w:rsid w:val="00DB5524"/>
    <w:rsid w:val="00DC5887"/>
    <w:rsid w:val="00DC6BFD"/>
    <w:rsid w:val="00DD234E"/>
    <w:rsid w:val="00DE0616"/>
    <w:rsid w:val="00DE0D19"/>
    <w:rsid w:val="00DE28B2"/>
    <w:rsid w:val="00DE3705"/>
    <w:rsid w:val="00DF27F1"/>
    <w:rsid w:val="00DF4531"/>
    <w:rsid w:val="00DF607F"/>
    <w:rsid w:val="00DF7C9F"/>
    <w:rsid w:val="00E06A41"/>
    <w:rsid w:val="00E073AB"/>
    <w:rsid w:val="00E1112F"/>
    <w:rsid w:val="00E16EDA"/>
    <w:rsid w:val="00E24704"/>
    <w:rsid w:val="00E41185"/>
    <w:rsid w:val="00E50038"/>
    <w:rsid w:val="00E51C3B"/>
    <w:rsid w:val="00E6056B"/>
    <w:rsid w:val="00E66ECA"/>
    <w:rsid w:val="00E75531"/>
    <w:rsid w:val="00E75581"/>
    <w:rsid w:val="00EA2693"/>
    <w:rsid w:val="00EB5D77"/>
    <w:rsid w:val="00ED10DA"/>
    <w:rsid w:val="00ED6723"/>
    <w:rsid w:val="00EE5A45"/>
    <w:rsid w:val="00EE7D0B"/>
    <w:rsid w:val="00EE7FC3"/>
    <w:rsid w:val="00EF06A5"/>
    <w:rsid w:val="00EF2866"/>
    <w:rsid w:val="00EF6044"/>
    <w:rsid w:val="00F0019B"/>
    <w:rsid w:val="00F005D3"/>
    <w:rsid w:val="00F00F85"/>
    <w:rsid w:val="00F011C9"/>
    <w:rsid w:val="00F059D1"/>
    <w:rsid w:val="00F10B28"/>
    <w:rsid w:val="00F14A86"/>
    <w:rsid w:val="00F170DD"/>
    <w:rsid w:val="00F234D3"/>
    <w:rsid w:val="00F249DF"/>
    <w:rsid w:val="00F302FA"/>
    <w:rsid w:val="00F30767"/>
    <w:rsid w:val="00F30EAB"/>
    <w:rsid w:val="00F3466E"/>
    <w:rsid w:val="00F41559"/>
    <w:rsid w:val="00F440E3"/>
    <w:rsid w:val="00F47621"/>
    <w:rsid w:val="00F476FA"/>
    <w:rsid w:val="00F52E56"/>
    <w:rsid w:val="00F55588"/>
    <w:rsid w:val="00F70F49"/>
    <w:rsid w:val="00F77251"/>
    <w:rsid w:val="00F77BDB"/>
    <w:rsid w:val="00F8389E"/>
    <w:rsid w:val="00F87C30"/>
    <w:rsid w:val="00FA212A"/>
    <w:rsid w:val="00FA4623"/>
    <w:rsid w:val="00FA50EE"/>
    <w:rsid w:val="00FB3044"/>
    <w:rsid w:val="00FB4496"/>
    <w:rsid w:val="00FB61A5"/>
    <w:rsid w:val="00FC029A"/>
    <w:rsid w:val="00FC0BCA"/>
    <w:rsid w:val="00FC1E39"/>
    <w:rsid w:val="00FE2AFB"/>
    <w:rsid w:val="00FE4737"/>
    <w:rsid w:val="05298431"/>
    <w:rsid w:val="282D9BF2"/>
    <w:rsid w:val="2AAAF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."/>
  <w:listSeparator w:val=","/>
  <w14:docId w14:val="2A1D70EE"/>
  <w15:docId w15:val="{5E308E66-2E6B-4094-8491-E9181F090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Heading1">
    <w:name w:val="heading 1"/>
    <w:basedOn w:val="Normal"/>
    <w:next w:val="Normal"/>
    <w:link w:val="Heading1Char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Heading4">
    <w:name w:val="heading 4"/>
    <w:basedOn w:val="Normal"/>
    <w:link w:val="Heading4Char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Heading2Char">
    <w:name w:val="Heading 2 Char"/>
    <w:basedOn w:val="DefaultParagraphFont"/>
    <w:link w:val="Heading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Heading3Char">
    <w:name w:val="Heading 3 Char"/>
    <w:basedOn w:val="DefaultParagraphFont"/>
    <w:link w:val="Heading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Heading4Char">
    <w:name w:val="Heading 4 Char"/>
    <w:basedOn w:val="DefaultParagraphFont"/>
    <w:link w:val="Heading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le">
    <w:name w:val="Title"/>
    <w:basedOn w:val="Normal"/>
    <w:next w:val="Normal"/>
    <w:link w:val="TitleChar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52B14"/>
    <w:rPr>
      <w:i/>
      <w:iCs/>
      <w:color w:val="6C6C6C" w:themeColor="text1" w:themeTint="BF"/>
    </w:rPr>
  </w:style>
  <w:style w:type="paragraph" w:styleId="ListParagraph">
    <w:name w:val="List Paragraph"/>
    <w:basedOn w:val="Normal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eEmphasis">
    <w:name w:val="Intense Emphasis"/>
    <w:basedOn w:val="DefaultParagraphFont"/>
    <w:uiPriority w:val="21"/>
    <w:rsid w:val="00952B14"/>
    <w:rPr>
      <w:i/>
      <w:iCs/>
      <w:color w:val="008FA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52B14"/>
    <w:rPr>
      <w:i/>
      <w:iCs/>
      <w:color w:val="008FA6" w:themeColor="accent1" w:themeShade="BF"/>
    </w:rPr>
  </w:style>
  <w:style w:type="character" w:styleId="IntenseReference">
    <w:name w:val="Intense Reference"/>
    <w:basedOn w:val="DefaultParagraphFon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68E1"/>
    <w:rPr>
      <w:sz w:val="19"/>
      <w:szCs w:val="19"/>
    </w:rPr>
  </w:style>
  <w:style w:type="paragraph" w:styleId="Footer">
    <w:name w:val="footer"/>
    <w:basedOn w:val="Normal"/>
    <w:link w:val="FooterChar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Normal"/>
    <w:uiPriority w:val="10"/>
    <w:qFormat/>
    <w:rsid w:val="00EE7D0B"/>
    <w:pPr>
      <w:spacing w:line="264" w:lineRule="auto"/>
    </w:pPr>
    <w:rPr>
      <w:sz w:val="14"/>
    </w:rPr>
  </w:style>
  <w:style w:type="table" w:styleId="TableGrid">
    <w:name w:val="Table Grid"/>
    <w:basedOn w:val="TableNormal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Normal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Normal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Strong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ListBullet">
    <w:name w:val="List Bullet"/>
    <w:basedOn w:val="Normal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ListBullet2">
    <w:name w:val="List Bullet 2"/>
    <w:basedOn w:val="ListBullet"/>
    <w:uiPriority w:val="99"/>
    <w:unhideWhenUsed/>
    <w:rsid w:val="00DC5887"/>
    <w:pPr>
      <w:ind w:left="1212" w:hanging="360"/>
    </w:pPr>
  </w:style>
  <w:style w:type="paragraph" w:styleId="ListBullet3">
    <w:name w:val="List Bullet 3"/>
    <w:basedOn w:val="Normal"/>
    <w:uiPriority w:val="99"/>
    <w:unhideWhenUsed/>
    <w:rsid w:val="0007778D"/>
    <w:pPr>
      <w:numPr>
        <w:numId w:val="3"/>
      </w:numPr>
      <w:contextualSpacing/>
    </w:pPr>
  </w:style>
  <w:style w:type="paragraph" w:styleId="ListBullet5">
    <w:name w:val="List Bullet 5"/>
    <w:basedOn w:val="Normal"/>
    <w:uiPriority w:val="99"/>
    <w:unhideWhenUsed/>
    <w:rsid w:val="0007778D"/>
    <w:pPr>
      <w:numPr>
        <w:numId w:val="4"/>
      </w:numPr>
      <w:contextualSpacing/>
    </w:pPr>
  </w:style>
  <w:style w:type="paragraph" w:styleId="ListBullet4">
    <w:name w:val="List Bullet 4"/>
    <w:basedOn w:val="Normal"/>
    <w:uiPriority w:val="99"/>
    <w:unhideWhenUsed/>
    <w:rsid w:val="0007778D"/>
    <w:pPr>
      <w:numPr>
        <w:numId w:val="5"/>
      </w:numPr>
      <w:contextualSpacing/>
    </w:pPr>
  </w:style>
  <w:style w:type="paragraph" w:styleId="Salutation">
    <w:name w:val="Salutation"/>
    <w:basedOn w:val="Normal"/>
    <w:next w:val="Normal"/>
    <w:link w:val="SalutationChar"/>
    <w:uiPriority w:val="99"/>
    <w:unhideWhenUsed/>
    <w:rsid w:val="0007778D"/>
  </w:style>
  <w:style w:type="character" w:customStyle="1" w:styleId="SalutationChar">
    <w:name w:val="Salutation Char"/>
    <w:basedOn w:val="DefaultParagraphFont"/>
    <w:link w:val="Salutation"/>
    <w:uiPriority w:val="99"/>
    <w:rsid w:val="0007778D"/>
    <w:rPr>
      <w:sz w:val="19"/>
      <w:szCs w:val="19"/>
      <w:lang w:val="en-GB"/>
    </w:rPr>
  </w:style>
  <w:style w:type="paragraph" w:styleId="TableofFigures">
    <w:name w:val="table of figures"/>
    <w:basedOn w:val="Normal"/>
    <w:next w:val="Normal"/>
    <w:uiPriority w:val="99"/>
    <w:unhideWhenUsed/>
    <w:rsid w:val="00DC5887"/>
  </w:style>
  <w:style w:type="character" w:styleId="BookTitle">
    <w:name w:val="Book Title"/>
    <w:basedOn w:val="DefaultParagraphFont"/>
    <w:uiPriority w:val="33"/>
    <w:rsid w:val="001D70E8"/>
    <w:rPr>
      <w:b/>
      <w:bCs/>
      <w:i/>
      <w:iCs/>
      <w:spacing w:val="5"/>
    </w:rPr>
  </w:style>
  <w:style w:type="character" w:styleId="PlaceholderText">
    <w:name w:val="Placeholder Text"/>
    <w:basedOn w:val="DefaultParagraphFont"/>
    <w:uiPriority w:val="99"/>
    <w:semiHidden/>
    <w:rsid w:val="00A11199"/>
    <w:rPr>
      <w:color w:val="66666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ridTable1Light-Accent3">
    <w:name w:val="Grid Table 1 Light Accent 3"/>
    <w:basedOn w:val="TableNormal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5">
    <w:name w:val="Plain Table 5"/>
    <w:basedOn w:val="TableNormal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1">
    <w:name w:val="Plain Table 1"/>
    <w:basedOn w:val="TableNormal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Normal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Normal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  <w:style w:type="character" w:customStyle="1" w:styleId="fontstyle01">
    <w:name w:val="fontstyle01"/>
    <w:basedOn w:val="DefaultParagraphFont"/>
    <w:rsid w:val="00561B2D"/>
    <w:rPr>
      <w:rFonts w:ascii="Barlow-Regular" w:hAnsi="Barlow-Regular" w:hint="default"/>
      <w:b w:val="0"/>
      <w:bCs w:val="0"/>
      <w:i w:val="0"/>
      <w:iCs w:val="0"/>
      <w:color w:val="3C3C3C"/>
      <w:sz w:val="20"/>
      <w:szCs w:val="20"/>
    </w:rPr>
  </w:style>
  <w:style w:type="paragraph" w:styleId="Revision">
    <w:name w:val="Revision"/>
    <w:hidden/>
    <w:uiPriority w:val="99"/>
    <w:semiHidden/>
    <w:rsid w:val="005045B5"/>
    <w:pPr>
      <w:spacing w:line="240" w:lineRule="auto"/>
    </w:pPr>
    <w:rPr>
      <w:color w:val="3C3C3C" w:themeColor="text1"/>
      <w:sz w:val="20"/>
      <w:szCs w:val="19"/>
      <w14:numSpacing w14:val="tabular"/>
    </w:rPr>
  </w:style>
  <w:style w:type="character" w:styleId="CommentReference">
    <w:name w:val="annotation reference"/>
    <w:basedOn w:val="DefaultParagraphFont"/>
    <w:uiPriority w:val="99"/>
    <w:semiHidden/>
    <w:unhideWhenUsed/>
    <w:rsid w:val="008C31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C314D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C314D"/>
    <w:rPr>
      <w:color w:val="3C3C3C" w:themeColor="text1"/>
      <w:sz w:val="20"/>
      <w:szCs w:val="20"/>
      <w14:numSpacing w14:val="tabula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C314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C314D"/>
    <w:rPr>
      <w:b/>
      <w:bCs/>
      <w:color w:val="3C3C3C" w:themeColor="text1"/>
      <w:sz w:val="20"/>
      <w:szCs w:val="20"/>
      <w14:numSpacing w14:val="tabul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orah.kaempf\Downloads\VgV_Vorlage_Erklaerung-BG.dotx" TargetMode="External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A6B9B5D411AD147A3415ABD9FFB8AD3" ma:contentTypeVersion="4" ma:contentTypeDescription="Create a new document." ma:contentTypeScope="" ma:versionID="e97e611faa3e8c2c6953f47adbec0ac3">
  <xsd:schema xmlns:xsd="http://www.w3.org/2001/XMLSchema" xmlns:xs="http://www.w3.org/2001/XMLSchema" xmlns:p="http://schemas.microsoft.com/office/2006/metadata/properties" xmlns:ns2="43293196-bdc1-4217-a612-77c9229f297e" targetNamespace="http://schemas.microsoft.com/office/2006/metadata/properties" ma:root="true" ma:fieldsID="92074e34a1e09301164b409858de4b35" ns2:_="">
    <xsd:import namespace="43293196-bdc1-4217-a612-77c9229f297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93196-bdc1-4217-a612-77c9229f29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1B00694-1F07-4911-8B5C-031BAC022F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293196-bdc1-4217-a612-77c9229f29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VgV_Vorlage_Erklaerung-BG</Template>
  <TotalTime>0</TotalTime>
  <Pages>2</Pages>
  <Words>174</Words>
  <Characters>992</Characters>
  <Application>Microsoft Office Word</Application>
  <DocSecurity>0</DocSecurity>
  <Lines>8</Lines>
  <Paragraphs>2</Paragraphs>
  <ScaleCrop>false</ScaleCrop>
  <Company/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Deborah Kämpf</dc:creator>
  <cp:keywords/>
  <dc:description/>
  <cp:lastModifiedBy>Jeremy Atkins</cp:lastModifiedBy>
  <cp:revision>16</cp:revision>
  <cp:lastPrinted>2024-05-26T14:28:00Z</cp:lastPrinted>
  <dcterms:created xsi:type="dcterms:W3CDTF">2025-08-28T17:33:00Z</dcterms:created>
  <dcterms:modified xsi:type="dcterms:W3CDTF">2026-05-31T19:05:00Z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0x0101001A6B9B5D411AD147A3415ABD9FFB8AD3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